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FC47D" w14:textId="77777777" w:rsidR="009F2A63" w:rsidRDefault="009F2A63" w:rsidP="009F2A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Oliver CHORLEY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fl.1440)</w:t>
      </w:r>
    </w:p>
    <w:p w14:paraId="0291CC40" w14:textId="77777777" w:rsidR="009F2A63" w:rsidRDefault="009F2A63" w:rsidP="009F2A63">
      <w:pPr>
        <w:pStyle w:val="NoSpacing"/>
        <w:rPr>
          <w:rFonts w:cs="Times New Roman"/>
          <w:szCs w:val="24"/>
        </w:rPr>
      </w:pPr>
    </w:p>
    <w:p w14:paraId="2E5568C0" w14:textId="77777777" w:rsidR="009F2A63" w:rsidRDefault="009F2A63" w:rsidP="009F2A63">
      <w:pPr>
        <w:pStyle w:val="NoSpacing"/>
        <w:rPr>
          <w:rFonts w:cs="Times New Roman"/>
          <w:szCs w:val="24"/>
        </w:rPr>
      </w:pPr>
    </w:p>
    <w:p w14:paraId="1DA05BC1" w14:textId="77777777" w:rsidR="009F2A63" w:rsidRDefault="009F2A63" w:rsidP="009F2A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Jun.1440</w:t>
      </w:r>
      <w:r>
        <w:rPr>
          <w:rFonts w:cs="Times New Roman"/>
          <w:szCs w:val="24"/>
        </w:rPr>
        <w:tab/>
        <w:t xml:space="preserve">He was granted the keeping of a messuage with a garden and </w:t>
      </w:r>
      <w:proofErr w:type="gramStart"/>
      <w:r>
        <w:rPr>
          <w:rFonts w:cs="Times New Roman"/>
          <w:szCs w:val="24"/>
        </w:rPr>
        <w:t>all</w:t>
      </w:r>
      <w:proofErr w:type="gramEnd"/>
      <w:r>
        <w:rPr>
          <w:rFonts w:cs="Times New Roman"/>
          <w:szCs w:val="24"/>
        </w:rPr>
        <w:t xml:space="preserve"> </w:t>
      </w:r>
    </w:p>
    <w:p w14:paraId="2BECC8F7" w14:textId="77777777" w:rsidR="009F2A63" w:rsidRDefault="009F2A63" w:rsidP="009F2A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appurtenances in Brook Street, </w:t>
      </w:r>
      <w:proofErr w:type="spellStart"/>
      <w:r>
        <w:rPr>
          <w:rFonts w:cs="Times New Roman"/>
          <w:szCs w:val="24"/>
        </w:rPr>
        <w:t>Stepney</w:t>
      </w:r>
      <w:proofErr w:type="spellEnd"/>
      <w:r>
        <w:rPr>
          <w:rFonts w:cs="Times New Roman"/>
          <w:szCs w:val="24"/>
        </w:rPr>
        <w:t>, Middlesex.</w:t>
      </w:r>
    </w:p>
    <w:p w14:paraId="35E67B01" w14:textId="77777777" w:rsidR="009F2A63" w:rsidRDefault="009F2A63" w:rsidP="009F2A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p.160)</w:t>
      </w:r>
    </w:p>
    <w:p w14:paraId="6609B5F2" w14:textId="77777777" w:rsidR="009F2A63" w:rsidRDefault="009F2A63" w:rsidP="009F2A63">
      <w:pPr>
        <w:pStyle w:val="NoSpacing"/>
        <w:rPr>
          <w:rFonts w:cs="Times New Roman"/>
          <w:szCs w:val="24"/>
        </w:rPr>
      </w:pPr>
    </w:p>
    <w:p w14:paraId="1D95E3ED" w14:textId="77777777" w:rsidR="009F2A63" w:rsidRDefault="009F2A63" w:rsidP="009F2A63">
      <w:pPr>
        <w:pStyle w:val="NoSpacing"/>
        <w:rPr>
          <w:rFonts w:cs="Times New Roman"/>
          <w:szCs w:val="24"/>
        </w:rPr>
      </w:pPr>
    </w:p>
    <w:p w14:paraId="1A55BADD" w14:textId="77777777" w:rsidR="009F2A63" w:rsidRDefault="009F2A63" w:rsidP="009F2A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May 2023</w:t>
      </w:r>
    </w:p>
    <w:p w14:paraId="3117698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2C85F" w14:textId="77777777" w:rsidR="009F2A63" w:rsidRDefault="009F2A63" w:rsidP="009139A6">
      <w:r>
        <w:separator/>
      </w:r>
    </w:p>
  </w:endnote>
  <w:endnote w:type="continuationSeparator" w:id="0">
    <w:p w14:paraId="7BAC79B9" w14:textId="77777777" w:rsidR="009F2A63" w:rsidRDefault="009F2A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F6E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50E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7D4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7A380" w14:textId="77777777" w:rsidR="009F2A63" w:rsidRDefault="009F2A63" w:rsidP="009139A6">
      <w:r>
        <w:separator/>
      </w:r>
    </w:p>
  </w:footnote>
  <w:footnote w:type="continuationSeparator" w:id="0">
    <w:p w14:paraId="4E4BAEC2" w14:textId="77777777" w:rsidR="009F2A63" w:rsidRDefault="009F2A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CD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B86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47C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A63"/>
    <w:rsid w:val="000666E0"/>
    <w:rsid w:val="002510B7"/>
    <w:rsid w:val="005C130B"/>
    <w:rsid w:val="00826F5C"/>
    <w:rsid w:val="009139A6"/>
    <w:rsid w:val="009448BB"/>
    <w:rsid w:val="00947624"/>
    <w:rsid w:val="009F2A63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3C27A"/>
  <w15:chartTrackingRefBased/>
  <w15:docId w15:val="{69261573-83A6-41D6-86F0-070DBC406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2023-05-26T16:21:00Z</dcterms:created>
  <dcterms:modified xsi:type="dcterms:W3CDTF">2023-05-26T16:21:00Z</dcterms:modified>
</cp:coreProperties>
</file>